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203AC" w14:textId="0A1E2300" w:rsidR="00AE0E32" w:rsidRPr="001A659D" w:rsidRDefault="00AE0E32" w:rsidP="00AE0E3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50237C">
        <w:rPr>
          <w:rFonts w:ascii="Arial" w:hAnsi="Arial" w:cs="Arial"/>
          <w:b/>
          <w:sz w:val="24"/>
          <w:szCs w:val="24"/>
          <w:lang w:eastAsia="ja-JP"/>
        </w:rPr>
        <w:t>2470</w:t>
      </w:r>
    </w:p>
    <w:p w14:paraId="12BB4D6F" w14:textId="76893F77" w:rsidR="00AE0E32" w:rsidRPr="00AE0E32" w:rsidRDefault="00AE0E32" w:rsidP="00AE0E3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bookmarkStart w:id="0" w:name="_GoBack"/>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00BEE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AE0E32" w:rsidRPr="00AE0E32">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1C2A90C" w:rsidR="00871653" w:rsidRPr="006A7BCB" w:rsidRDefault="006F52A3" w:rsidP="008836AC">
            <w:pPr>
              <w:tabs>
                <w:tab w:val="left" w:pos="567"/>
              </w:tabs>
              <w:spacing w:after="0"/>
              <w:rPr>
                <w:rFonts w:ascii="Arial" w:hAnsi="Arial" w:cs="Arial"/>
                <w:highlight w:val="yellow"/>
                <w:lang w:eastAsia="ja-JP"/>
              </w:rPr>
            </w:pPr>
            <w:r w:rsidRPr="006F52A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2FEDDB63" w:rsidR="004705CB" w:rsidRDefault="004705CB" w:rsidP="004705CB">
      <w:pPr>
        <w:rPr>
          <w:rFonts w:eastAsiaTheme="minorEastAsia"/>
        </w:rPr>
      </w:pPr>
      <w:r>
        <w:rPr>
          <w:rFonts w:eastAsiaTheme="minorEastAsia"/>
        </w:rPr>
        <w:t>Status after RAN5#9</w:t>
      </w:r>
      <w:r w:rsidR="00AE0E32">
        <w:rPr>
          <w:rFonts w:eastAsiaTheme="minorEastAsia"/>
        </w:rPr>
        <w:t>6</w:t>
      </w:r>
      <w:r>
        <w:rPr>
          <w:rFonts w:eastAsiaTheme="minorEastAsia"/>
        </w:rPr>
        <w:t>e:</w:t>
      </w:r>
    </w:p>
    <w:p w14:paraId="0764C1FB" w14:textId="60E65543"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Pr>
          <w:rFonts w:ascii="Arial" w:eastAsiaTheme="minorEastAsia" w:hAnsi="Arial" w:cs="Arial" w:hint="eastAsia"/>
          <w:sz w:val="20"/>
          <w:szCs w:val="20"/>
          <w:lang w:eastAsia="zh-CN"/>
        </w:rPr>
        <w:t>%.</w:t>
      </w:r>
    </w:p>
    <w:p w14:paraId="7F61CD58" w14:textId="30FC1808" w:rsidR="00AE0E32"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CRs were submitted at RAN5#96-e meeting</w:t>
      </w:r>
    </w:p>
    <w:p w14:paraId="4CCFD135" w14:textId="77777777" w:rsidR="004705CB" w:rsidRPr="004705CB"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2CA85FEE" w:rsidR="004705CB" w:rsidRPr="0001012F" w:rsidRDefault="00D42000" w:rsidP="00AE0E32">
      <w:pPr>
        <w:pStyle w:val="ListParagraph"/>
        <w:numPr>
          <w:ilvl w:val="0"/>
          <w:numId w:val="20"/>
        </w:numPr>
        <w:ind w:leftChars="0"/>
        <w:rPr>
          <w:rFonts w:ascii="Arial" w:eastAsia="Yu Mincho" w:hAnsi="Arial" w:cs="Arial"/>
          <w:bCs/>
        </w:rPr>
      </w:pPr>
      <w:r w:rsidRPr="00D42000">
        <w:rPr>
          <w:rFonts w:ascii="Arial" w:eastAsia="Yu Mincho" w:hAnsi="Arial" w:cs="Arial"/>
          <w:bCs/>
        </w:rPr>
        <w:t>R5-</w:t>
      </w:r>
      <w:r w:rsidR="00AE0E32" w:rsidRPr="00AE0E32">
        <w:rPr>
          <w:rFonts w:ascii="Arial" w:eastAsia="Yu Mincho" w:hAnsi="Arial" w:cs="Arial"/>
          <w:bCs/>
        </w:rPr>
        <w:t>225099</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CEAF0" w14:textId="77777777" w:rsidR="00744853" w:rsidRDefault="00744853">
      <w:r>
        <w:separator/>
      </w:r>
    </w:p>
  </w:endnote>
  <w:endnote w:type="continuationSeparator" w:id="0">
    <w:p w14:paraId="1F25BB34" w14:textId="77777777" w:rsidR="00744853" w:rsidRDefault="0074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C5C42">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C5C4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168E1" w14:textId="77777777" w:rsidR="00744853" w:rsidRDefault="00744853">
      <w:r>
        <w:separator/>
      </w:r>
    </w:p>
  </w:footnote>
  <w:footnote w:type="continuationSeparator" w:id="0">
    <w:p w14:paraId="6126F62C" w14:textId="77777777" w:rsidR="00744853" w:rsidRDefault="00744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19F0"/>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7D91"/>
    <w:rsid w:val="00460C31"/>
    <w:rsid w:val="00464E5B"/>
    <w:rsid w:val="0047055A"/>
    <w:rsid w:val="004705CB"/>
    <w:rsid w:val="00474450"/>
    <w:rsid w:val="004873E6"/>
    <w:rsid w:val="004B15B8"/>
    <w:rsid w:val="004B566C"/>
    <w:rsid w:val="004B7B48"/>
    <w:rsid w:val="004D4AB1"/>
    <w:rsid w:val="004F218A"/>
    <w:rsid w:val="0050237C"/>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44853"/>
    <w:rsid w:val="00766CFB"/>
    <w:rsid w:val="00773035"/>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2DBD"/>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C5C42"/>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28A6"/>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87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2022-09-05T11:07:00Z</dcterms:created>
  <dcterms:modified xsi:type="dcterms:W3CDTF">2022-09-05T11:07:00Z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(3)DgTceSDZhNgsVF3eKrqFLgAFPh7oC0H23dUGo+TrIZgpxXfLgq5z/7IUjWV+t0Ak5Rw1yOsE
8XyVaSlKA5a26yZKakwSzy+xPaAmejIVnED4qOMo7UqJPeJm/0rbFBdWJCLm6ZI+AAH8OJ2k
4X3GEQo2TxZWtYSYXAlil4DTnw95OT1yyKRwa8/Rx+buV0x40FTrfLX1+2aHAS2GXTILLztV
RUgmYDyQLr/+HMJ8WF</vt:lpwstr>
  </property>
  <property fmtid="{D5CDD505-2E9C-101B-9397-08002B2CF9AE}" pid="11" name="_2015_ms_pID_7253431">
    <vt:lpwstr>tbPehQZ+iqh2L/WvH7itlIEP9c3rQlxRm9lVNkgLJYP5PXVro+k9Y2
B3151gqgqe1Ntw6lJJLanRfLOw+x+FwDzuflXVEpCCJZfxkKovhDkOX2xZVeWyyEHWP8SKDe
ktu9B7ts3iL9h126ydyyi5VVrbPhEYleadA5Xim/oztx8pIvhd0CN8CKbCaKvqtehx7thgUk
OsAcnDBAvHdtqCPsckbGTsVN0ZEhXdj0c5b2</vt:lpwstr>
  </property>
  <property fmtid="{D5CDD505-2E9C-101B-9397-08002B2CF9AE}" pid="12" name="_2015_ms_pID_7253432">
    <vt:lpwstr>X24Fr9c4oxiu6oMvSsX9/mw=</vt:lpwstr>
  </property>
</Properties>
</file>